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3FB02" w14:textId="77777777" w:rsidR="008F1D9B" w:rsidRDefault="008F1D9B" w:rsidP="008F1D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BLOUNT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1B012E88" w14:textId="77777777" w:rsidR="008F1D9B" w:rsidRDefault="008F1D9B" w:rsidP="008F1D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62D0BB" w14:textId="77777777" w:rsidR="008F1D9B" w:rsidRDefault="008F1D9B" w:rsidP="008F1D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EE47B0" w14:textId="77777777" w:rsidR="008F1D9B" w:rsidRDefault="008F1D9B" w:rsidP="008F1D9B">
      <w:pPr>
        <w:pStyle w:val="NoSpacing"/>
        <w:ind w:left="1440" w:hanging="1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Dec.1401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in </w:t>
      </w:r>
    </w:p>
    <w:p w14:paraId="0440F5CB" w14:textId="77777777" w:rsidR="008F1D9B" w:rsidRDefault="008F1D9B" w:rsidP="008F1D9B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Warwickshire a reasonable aid to the King’s use for the marriage of his daughter, Blanche, and also to make his firstborn son a knight, and to have the moneys raised at the exchequer on the Thursday after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St.Valentine’s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day next.</w:t>
      </w:r>
    </w:p>
    <w:p w14:paraId="4B2231D4" w14:textId="77777777" w:rsidR="008F1D9B" w:rsidRDefault="008F1D9B" w:rsidP="008F1D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p.148)</w:t>
      </w:r>
    </w:p>
    <w:p w14:paraId="79DE7DFC" w14:textId="77777777" w:rsidR="008F1D9B" w:rsidRDefault="008F1D9B" w:rsidP="008F1D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9422EE" w14:textId="77777777" w:rsidR="008F1D9B" w:rsidRDefault="008F1D9B" w:rsidP="008F1D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0D045D" w14:textId="77777777" w:rsidR="008F1D9B" w:rsidRDefault="008F1D9B" w:rsidP="008F1D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May 2021</w:t>
      </w:r>
    </w:p>
    <w:p w14:paraId="7D7D911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05033" w14:textId="77777777" w:rsidR="008F1D9B" w:rsidRDefault="008F1D9B" w:rsidP="009139A6">
      <w:r>
        <w:separator/>
      </w:r>
    </w:p>
  </w:endnote>
  <w:endnote w:type="continuationSeparator" w:id="0">
    <w:p w14:paraId="6F9326AF" w14:textId="77777777" w:rsidR="008F1D9B" w:rsidRDefault="008F1D9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3911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3AF4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7E0F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3703A" w14:textId="77777777" w:rsidR="008F1D9B" w:rsidRDefault="008F1D9B" w:rsidP="009139A6">
      <w:r>
        <w:separator/>
      </w:r>
    </w:p>
  </w:footnote>
  <w:footnote w:type="continuationSeparator" w:id="0">
    <w:p w14:paraId="1221DEE0" w14:textId="77777777" w:rsidR="008F1D9B" w:rsidRDefault="008F1D9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5736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C7D5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98AC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D9B"/>
    <w:rsid w:val="000666E0"/>
    <w:rsid w:val="002510B7"/>
    <w:rsid w:val="005C130B"/>
    <w:rsid w:val="00826F5C"/>
    <w:rsid w:val="008F1D9B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6A1FC9"/>
  <w15:chartTrackingRefBased/>
  <w15:docId w15:val="{3A098F21-4B09-46B3-ACD4-0C324D25C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2021-05-25T10:28:00Z</dcterms:created>
  <dcterms:modified xsi:type="dcterms:W3CDTF">2021-05-25T10:28:00Z</dcterms:modified>
</cp:coreProperties>
</file>